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43595" w14:textId="77777777" w:rsidR="001F03FE" w:rsidRDefault="001F03FE" w:rsidP="001F03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BYGGE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14:paraId="4E087350" w14:textId="77777777" w:rsidR="001F03FE" w:rsidRDefault="001F03FE" w:rsidP="001F03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Hatfield.</w:t>
      </w:r>
    </w:p>
    <w:p w14:paraId="353CAA44" w14:textId="77777777" w:rsidR="001F03FE" w:rsidRDefault="001F03FE" w:rsidP="001F03FE">
      <w:pPr>
        <w:rPr>
          <w:rFonts w:ascii="Times New Roman" w:hAnsi="Times New Roman" w:cs="Times New Roman"/>
          <w:sz w:val="24"/>
          <w:szCs w:val="24"/>
        </w:rPr>
      </w:pPr>
    </w:p>
    <w:p w14:paraId="735CC340" w14:textId="77777777" w:rsidR="001F03FE" w:rsidRDefault="001F03FE" w:rsidP="001F03FE">
      <w:pPr>
        <w:rPr>
          <w:rFonts w:ascii="Times New Roman" w:hAnsi="Times New Roman" w:cs="Times New Roman"/>
          <w:sz w:val="24"/>
          <w:szCs w:val="24"/>
        </w:rPr>
      </w:pPr>
    </w:p>
    <w:p w14:paraId="48BB5234" w14:textId="77777777" w:rsidR="001F03FE" w:rsidRDefault="001F03FE" w:rsidP="001F03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Dec.1407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from all cities, boroughs and</w:t>
      </w:r>
    </w:p>
    <w:p w14:paraId="554D7AB8" w14:textId="77777777" w:rsidR="001F03FE" w:rsidRDefault="001F03FE" w:rsidP="001F03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towns and from all secular lords of towns and other lay persons having goods</w:t>
      </w:r>
    </w:p>
    <w:p w14:paraId="1869B8EB" w14:textId="77777777" w:rsidR="001F03FE" w:rsidRDefault="001F03FE" w:rsidP="001F03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possessions and from others both great and small in Hertfordshire </w:t>
      </w:r>
      <w:proofErr w:type="gramStart"/>
      <w:r>
        <w:rPr>
          <w:rFonts w:ascii="Times New Roman" w:hAnsi="Times New Roman" w:cs="Times New Roman"/>
          <w:sz w:val="24"/>
          <w:szCs w:val="24"/>
        </w:rPr>
        <w:t>and also</w:t>
      </w:r>
      <w:proofErr w:type="gramEnd"/>
    </w:p>
    <w:p w14:paraId="2AE7BB35" w14:textId="77777777" w:rsidR="001F03FE" w:rsidRDefault="001F03FE" w:rsidP="001F03FE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from ecclesiastical persons, taxes of the fifteenth and the tenth granted to the King at the last Parliament.</w:t>
      </w:r>
    </w:p>
    <w:p w14:paraId="17059DB3" w14:textId="77777777" w:rsidR="001F03FE" w:rsidRDefault="001F03FE" w:rsidP="001F03FE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1405-13 p.92)</w:t>
      </w:r>
    </w:p>
    <w:p w14:paraId="4D7F8D68" w14:textId="77777777" w:rsidR="001F03FE" w:rsidRDefault="001F03FE" w:rsidP="001F03FE">
      <w:pPr>
        <w:rPr>
          <w:rFonts w:ascii="Times New Roman" w:hAnsi="Times New Roman" w:cs="Times New Roman"/>
          <w:sz w:val="24"/>
          <w:szCs w:val="24"/>
        </w:rPr>
      </w:pPr>
    </w:p>
    <w:p w14:paraId="31609D28" w14:textId="77777777" w:rsidR="001F03FE" w:rsidRDefault="001F03FE" w:rsidP="001F03FE">
      <w:pPr>
        <w:rPr>
          <w:rFonts w:ascii="Times New Roman" w:hAnsi="Times New Roman" w:cs="Times New Roman"/>
          <w:sz w:val="24"/>
          <w:szCs w:val="24"/>
        </w:rPr>
      </w:pPr>
    </w:p>
    <w:p w14:paraId="6279E138" w14:textId="77777777" w:rsidR="001F03FE" w:rsidRDefault="001F03FE" w:rsidP="001F03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October 2021</w:t>
      </w:r>
    </w:p>
    <w:p w14:paraId="2B59FA9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8D9B5" w14:textId="77777777" w:rsidR="001F03FE" w:rsidRDefault="001F03FE" w:rsidP="009139A6">
      <w:r>
        <w:separator/>
      </w:r>
    </w:p>
  </w:endnote>
  <w:endnote w:type="continuationSeparator" w:id="0">
    <w:p w14:paraId="77DC4DD6" w14:textId="77777777" w:rsidR="001F03FE" w:rsidRDefault="001F03F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2CC3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8382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1AB0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E9199" w14:textId="77777777" w:rsidR="001F03FE" w:rsidRDefault="001F03FE" w:rsidP="009139A6">
      <w:r>
        <w:separator/>
      </w:r>
    </w:p>
  </w:footnote>
  <w:footnote w:type="continuationSeparator" w:id="0">
    <w:p w14:paraId="705655A5" w14:textId="77777777" w:rsidR="001F03FE" w:rsidRDefault="001F03F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59A8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44DA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DD1A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3FE"/>
    <w:rsid w:val="000666E0"/>
    <w:rsid w:val="001F03FE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98F38E"/>
  <w15:chartTrackingRefBased/>
  <w15:docId w15:val="{ACCEB0A2-851D-47B5-B0A3-3D6BE52D4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03FE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65</Words>
  <Characters>374</Characters>
  <Application>Microsoft Office Word</Application>
  <DocSecurity>0</DocSecurity>
  <Lines>3</Lines>
  <Paragraphs>1</Paragraphs>
  <ScaleCrop>false</ScaleCrop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2022-04-14T10:34:00Z</dcterms:created>
  <dcterms:modified xsi:type="dcterms:W3CDTF">2022-04-14T10:36:00Z</dcterms:modified>
</cp:coreProperties>
</file>